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C17" w:rsidRPr="008E7F5A" w:rsidRDefault="007F4C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E7F5A">
        <w:rPr>
          <w:rFonts w:ascii="Times New Roman" w:hAnsi="Times New Roman"/>
          <w:sz w:val="20"/>
          <w:szCs w:val="20"/>
        </w:rPr>
        <w:t>Сведения о доходах, расходах,</w:t>
      </w:r>
    </w:p>
    <w:p w:rsidR="007F4C17" w:rsidRPr="008E7F5A" w:rsidRDefault="007F4C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E7F5A">
        <w:rPr>
          <w:rFonts w:ascii="Times New Roman" w:hAnsi="Times New Roman"/>
          <w:sz w:val="20"/>
          <w:szCs w:val="20"/>
        </w:rPr>
        <w:t>об имуществе и обязательствах имущественного характера</w:t>
      </w:r>
    </w:p>
    <w:p w:rsidR="007F4C17" w:rsidRPr="008E7F5A" w:rsidRDefault="007F4C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за период с 1 января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/>
            <w:sz w:val="20"/>
            <w:szCs w:val="20"/>
          </w:rPr>
          <w:t>2009 г</w:t>
        </w:r>
      </w:smartTag>
      <w:r>
        <w:rPr>
          <w:rFonts w:ascii="Times New Roman" w:hAnsi="Times New Roman"/>
          <w:sz w:val="20"/>
          <w:szCs w:val="20"/>
        </w:rPr>
        <w:t>. по 31 декабря 2009</w:t>
      </w:r>
      <w:r w:rsidRPr="008E7F5A">
        <w:rPr>
          <w:rFonts w:ascii="Times New Roman" w:hAnsi="Times New Roman"/>
          <w:sz w:val="20"/>
          <w:szCs w:val="20"/>
        </w:rPr>
        <w:t>г.</w:t>
      </w:r>
    </w:p>
    <w:p w:rsidR="007F4C17" w:rsidRPr="008E7F5A" w:rsidRDefault="007F4C1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0"/>
          <w:szCs w:val="20"/>
        </w:rPr>
      </w:pPr>
    </w:p>
    <w:tbl>
      <w:tblPr>
        <w:tblW w:w="16019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2"/>
        <w:gridCol w:w="1981"/>
        <w:gridCol w:w="1698"/>
        <w:gridCol w:w="1276"/>
        <w:gridCol w:w="1568"/>
        <w:gridCol w:w="1275"/>
        <w:gridCol w:w="992"/>
        <w:gridCol w:w="1276"/>
        <w:gridCol w:w="1135"/>
        <w:gridCol w:w="1134"/>
        <w:gridCol w:w="992"/>
        <w:gridCol w:w="1134"/>
        <w:gridCol w:w="1276"/>
      </w:tblGrid>
      <w:tr w:rsidR="007F4C17" w:rsidRPr="008F055A" w:rsidTr="00A91BBD">
        <w:trPr>
          <w:tblCellSpacing w:w="5" w:type="nil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N п/п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5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8E7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9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B85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Декларированный годовой доход 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B85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7F4C17" w:rsidRPr="008F055A" w:rsidTr="00BA3902">
        <w:trPr>
          <w:tblCellSpacing w:w="5" w:type="nil"/>
        </w:trPr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C17" w:rsidRPr="008F055A" w:rsidTr="00BA3902">
        <w:trPr>
          <w:tblCellSpacing w:w="5" w:type="nil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9E6362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E6362">
              <w:rPr>
                <w:rFonts w:ascii="Times New Roman" w:hAnsi="Times New Roman"/>
                <w:sz w:val="20"/>
                <w:szCs w:val="20"/>
              </w:rPr>
              <w:t>Абрамов А.Л.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начальник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индивиду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055A">
              <w:rPr>
                <w:rFonts w:ascii="Times New Roman" w:hAnsi="Times New Roman"/>
                <w:sz w:val="20"/>
                <w:szCs w:val="20"/>
              </w:rPr>
              <w:t>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 xml:space="preserve">69,9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  <w:r w:rsidRPr="008F055A">
              <w:rPr>
                <w:rFonts w:ascii="Times New Roman" w:hAnsi="Times New Roman"/>
                <w:sz w:val="20"/>
                <w:szCs w:val="20"/>
              </w:rPr>
              <w:t>Шевроле Латчети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330123,36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</w:tr>
      <w:tr w:rsidR="007F4C17" w:rsidRPr="008F055A" w:rsidTr="00BA3902">
        <w:trPr>
          <w:tblCellSpacing w:w="5" w:type="nil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9E6362" w:rsidRDefault="007F4C17" w:rsidP="00EE3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6362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228852,56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</w:tr>
      <w:tr w:rsidR="007F4C17" w:rsidRPr="008F055A" w:rsidTr="00BA3902">
        <w:trPr>
          <w:tblCellSpacing w:w="5" w:type="nil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9E6362" w:rsidRDefault="007F4C17" w:rsidP="007D3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6362">
              <w:rPr>
                <w:rFonts w:ascii="Times New Roman" w:hAnsi="Times New Roman"/>
                <w:sz w:val="20"/>
                <w:szCs w:val="20"/>
              </w:rPr>
              <w:t>Володина Н.Н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главный бухгалтер бухгалтерии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B86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60211,57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</w:tr>
      <w:tr w:rsidR="007F4C17" w:rsidRPr="008F055A" w:rsidTr="00BA3902">
        <w:trPr>
          <w:tblCellSpacing w:w="5" w:type="nil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9E6362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  <w:bookmarkStart w:id="0" w:name="_GoBack"/>
            <w:bookmarkEnd w:id="0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 xml:space="preserve">62,2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259223,25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</w:tr>
      <w:tr w:rsidR="007F4C17" w:rsidRPr="008F055A" w:rsidTr="00BA3902">
        <w:trPr>
          <w:tblCellSpacing w:w="5" w:type="nil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9E6362" w:rsidRDefault="007F4C17" w:rsidP="007D3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6362">
              <w:rPr>
                <w:rFonts w:ascii="Times New Roman" w:hAnsi="Times New Roman"/>
                <w:sz w:val="20"/>
                <w:szCs w:val="20"/>
              </w:rPr>
              <w:t>Капков С.В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заместитель начальника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041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 xml:space="preserve">38,3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369280,37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</w:tr>
      <w:tr w:rsidR="007F4C17" w:rsidRPr="008F055A" w:rsidTr="00BA3902">
        <w:trPr>
          <w:tblCellSpacing w:w="5" w:type="nil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9E6362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 xml:space="preserve">38,3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91723, 43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</w:tr>
      <w:tr w:rsidR="007F4C17" w:rsidRPr="008F055A" w:rsidTr="00BA3902">
        <w:trPr>
          <w:tblCellSpacing w:w="5" w:type="nil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9E6362" w:rsidRDefault="007F4C17" w:rsidP="007D3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6362">
              <w:rPr>
                <w:rFonts w:ascii="Times New Roman" w:hAnsi="Times New Roman"/>
                <w:sz w:val="20"/>
                <w:szCs w:val="20"/>
              </w:rPr>
              <w:t>Кочетков А.А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заместитель начальника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 xml:space="preserve">32,0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344096,89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</w:tr>
      <w:tr w:rsidR="007F4C17" w:rsidRPr="008F055A" w:rsidTr="00BA3902">
        <w:trPr>
          <w:tblCellSpacing w:w="5" w:type="nil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9E6362" w:rsidRDefault="007F4C17" w:rsidP="009E6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6362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 xml:space="preserve">32.0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BF63F7">
            <w:pPr>
              <w:widowControl w:val="0"/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67200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</w:tr>
      <w:tr w:rsidR="007F4C17" w:rsidRPr="008F055A" w:rsidTr="00BA3902">
        <w:trPr>
          <w:tblCellSpacing w:w="5" w:type="nil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9E6362" w:rsidRDefault="007F4C17" w:rsidP="00085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9E6362">
              <w:rPr>
                <w:rFonts w:ascii="Times New Roman" w:hAnsi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 xml:space="preserve">32.0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</w:tr>
      <w:tr w:rsidR="007F4C17" w:rsidRPr="008F055A" w:rsidTr="00BA3902">
        <w:trPr>
          <w:tblCellSpacing w:w="5" w:type="nil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9E6362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9E6362">
              <w:rPr>
                <w:rFonts w:ascii="Times New Roman" w:hAnsi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 xml:space="preserve">32.0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</w:tr>
      <w:tr w:rsidR="007F4C17" w:rsidRPr="008F055A" w:rsidTr="00BA3902">
        <w:trPr>
          <w:tblCellSpacing w:w="5" w:type="nil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9E6362" w:rsidRDefault="007F4C17" w:rsidP="007D3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362">
              <w:rPr>
                <w:rFonts w:ascii="Times New Roman" w:hAnsi="Times New Roman"/>
                <w:color w:val="000000"/>
                <w:sz w:val="20"/>
                <w:szCs w:val="20"/>
              </w:rPr>
              <w:t>НожкинаН.А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309143,05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</w:tr>
      <w:tr w:rsidR="007F4C17" w:rsidRPr="008F055A" w:rsidTr="00BA3902">
        <w:trPr>
          <w:tblCellSpacing w:w="5" w:type="nil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9E6362" w:rsidRDefault="007F4C17" w:rsidP="002F4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362">
              <w:rPr>
                <w:rFonts w:ascii="Times New Roman" w:hAnsi="Times New Roman"/>
                <w:color w:val="000000"/>
                <w:sz w:val="20"/>
                <w:szCs w:val="20"/>
              </w:rPr>
              <w:t>Самсонов В.И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 xml:space="preserve">инспектор отдела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F24D3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  <w:r w:rsidRPr="008F055A">
              <w:rPr>
                <w:rFonts w:ascii="Times New Roman" w:hAnsi="Times New Roman"/>
                <w:sz w:val="20"/>
                <w:szCs w:val="20"/>
              </w:rPr>
              <w:t>Мицубиси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55A">
              <w:rPr>
                <w:rFonts w:ascii="Times New Roman" w:hAnsi="Times New Roman"/>
                <w:sz w:val="20"/>
                <w:szCs w:val="20"/>
              </w:rPr>
              <w:t>237308,51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17" w:rsidRPr="008F055A" w:rsidRDefault="007F4C17" w:rsidP="00EE3DC9">
            <w:pPr>
              <w:jc w:val="center"/>
            </w:pPr>
          </w:p>
        </w:tc>
      </w:tr>
    </w:tbl>
    <w:p w:rsidR="007F4C17" w:rsidRPr="008E7F5A" w:rsidRDefault="007F4C17" w:rsidP="008E7F5A">
      <w:pPr>
        <w:ind w:left="-426"/>
        <w:rPr>
          <w:rFonts w:ascii="Times New Roman" w:hAnsi="Times New Roman"/>
          <w:sz w:val="20"/>
          <w:szCs w:val="20"/>
        </w:rPr>
      </w:pPr>
    </w:p>
    <w:sectPr w:rsidR="007F4C17" w:rsidRPr="008E7F5A" w:rsidSect="008E7F5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7F5A"/>
    <w:rsid w:val="00016D9B"/>
    <w:rsid w:val="00022AEC"/>
    <w:rsid w:val="00041B39"/>
    <w:rsid w:val="000562E8"/>
    <w:rsid w:val="00083691"/>
    <w:rsid w:val="00085ED7"/>
    <w:rsid w:val="001525FB"/>
    <w:rsid w:val="001B46FE"/>
    <w:rsid w:val="0023513E"/>
    <w:rsid w:val="002F489C"/>
    <w:rsid w:val="003947DC"/>
    <w:rsid w:val="00422BF6"/>
    <w:rsid w:val="00467366"/>
    <w:rsid w:val="00476C98"/>
    <w:rsid w:val="0050273A"/>
    <w:rsid w:val="005418F2"/>
    <w:rsid w:val="006508D0"/>
    <w:rsid w:val="00726077"/>
    <w:rsid w:val="0074217A"/>
    <w:rsid w:val="007D3302"/>
    <w:rsid w:val="007F05CE"/>
    <w:rsid w:val="007F4C17"/>
    <w:rsid w:val="00831CA4"/>
    <w:rsid w:val="008E7F5A"/>
    <w:rsid w:val="008F055A"/>
    <w:rsid w:val="009243AB"/>
    <w:rsid w:val="0095084D"/>
    <w:rsid w:val="00981B5B"/>
    <w:rsid w:val="009C0C24"/>
    <w:rsid w:val="009E6362"/>
    <w:rsid w:val="00A91BBD"/>
    <w:rsid w:val="00AD46AD"/>
    <w:rsid w:val="00B66955"/>
    <w:rsid w:val="00B854DC"/>
    <w:rsid w:val="00B869FD"/>
    <w:rsid w:val="00BA3902"/>
    <w:rsid w:val="00BB2411"/>
    <w:rsid w:val="00BF63F7"/>
    <w:rsid w:val="00D3326A"/>
    <w:rsid w:val="00D76F33"/>
    <w:rsid w:val="00E346F6"/>
    <w:rsid w:val="00E90D7E"/>
    <w:rsid w:val="00EB5F76"/>
    <w:rsid w:val="00EE2050"/>
    <w:rsid w:val="00EE3DC9"/>
    <w:rsid w:val="00EF4F05"/>
    <w:rsid w:val="00EF5B8F"/>
    <w:rsid w:val="00F24D36"/>
    <w:rsid w:val="00FE3C94"/>
    <w:rsid w:val="00FF2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84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2</Pages>
  <Words>203</Words>
  <Characters>1163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34</cp:revision>
  <dcterms:created xsi:type="dcterms:W3CDTF">2014-04-08T08:16:00Z</dcterms:created>
  <dcterms:modified xsi:type="dcterms:W3CDTF">2014-04-23T10:32:00Z</dcterms:modified>
</cp:coreProperties>
</file>